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26" type="#_x0000_t9" style="position:absolute;margin-left:-4.85pt;margin-top:-18.45pt;width:22.5pt;height:18.75pt;z-index:251561984" fillcolor="#ff9">
                  <v:textbox style="mso-next-textbox:#_x0000_s1026">
                    <w:txbxContent>
                      <w:p w:rsidR="00937A0C" w:rsidRPr="00BB3247" w:rsidRDefault="00937A0C" w:rsidP="00BB3247"/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937A0C" w:rsidRPr="004B43DD" w:rsidRDefault="00937A0C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27" type="#_x0000_t9" style="position:absolute;margin-left:-4.15pt;margin-top:-18.45pt;width:26.25pt;height:18.75pt;z-index:251563008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22.1pt;margin-top:19.85pt;width:71.25pt;height:.05pt;flip:x;z-index:25155993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29" type="#_x0000_t32" style="position:absolute;margin-left:-22.1pt;margin-top:10.85pt;width:12pt;height:0;flip:x;z-index:251560960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937A0C" w:rsidRPr="004B43DD" w:rsidRDefault="00937A0C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30" type="#_x0000_t9" style="position:absolute;margin-left:-4.85pt;margin-top:-18.45pt;width:22.5pt;height:18.75pt;z-index:251566080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31" type="#_x0000_t9" style="position:absolute;margin-left:-4.15pt;margin-top:-18.45pt;width:26.25pt;height:18.75pt;z-index:251567104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32" type="#_x0000_t32" style="position:absolute;margin-left:-22.1pt;margin-top:19.85pt;width:71.25pt;height:.05pt;flip:x;z-index:25156403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33" type="#_x0000_t32" style="position:absolute;margin-left:-22.1pt;margin-top:10.85pt;width:12pt;height:0;flip:x;z-index:251565056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34" type="#_x0000_t9" style="position:absolute;margin-left:-4.85pt;margin-top:-18.45pt;width:22.5pt;height:18.75pt;z-index:251570176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35" type="#_x0000_t9" style="position:absolute;margin-left:-4.15pt;margin-top:-18.45pt;width:26.25pt;height:18.75pt;z-index:251571200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36" type="#_x0000_t32" style="position:absolute;margin-left:-22.1pt;margin-top:19.85pt;width:71.25pt;height:.05pt;flip:x;z-index:25156812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37" type="#_x0000_t32" style="position:absolute;margin-left:-22.1pt;margin-top:10.85pt;width:12pt;height:0;flip:x;z-index:251569152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38" type="#_x0000_t9" style="position:absolute;margin-left:-4.85pt;margin-top:-18.45pt;width:22.5pt;height:18.75pt;z-index:251574272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39" type="#_x0000_t9" style="position:absolute;margin-left:-4.15pt;margin-top:-18.45pt;width:26.25pt;height:18.75pt;z-index:251575296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40" type="#_x0000_t32" style="position:absolute;margin-left:-22.1pt;margin-top:19.85pt;width:71.25pt;height:.05pt;flip:x;z-index:25157222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41" type="#_x0000_t32" style="position:absolute;margin-left:-22.1pt;margin-top:10.85pt;width:12pt;height:0;flip:x;z-index:251573248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42" type="#_x0000_t9" style="position:absolute;margin-left:-4.85pt;margin-top:-18.45pt;width:22.5pt;height:18.75pt;z-index:251578368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43" type="#_x0000_t9" style="position:absolute;margin-left:-4.15pt;margin-top:-18.45pt;width:26.25pt;height:18.75pt;z-index:251579392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0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44" type="#_x0000_t32" style="position:absolute;margin-left:-22.1pt;margin-top:19.85pt;width:71.25pt;height:.05pt;flip:x;z-index:25157632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45" type="#_x0000_t32" style="position:absolute;margin-left:-22.1pt;margin-top:10.85pt;width:12pt;height:0;flip:x;z-index:251577344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46" type="#_x0000_t9" style="position:absolute;margin-left:-4.85pt;margin-top:-18.45pt;width:22.5pt;height:18.75pt;z-index:251582464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47" type="#_x0000_t9" style="position:absolute;margin-left:-4.15pt;margin-top:-18.45pt;width:26.25pt;height:18.75pt;z-index:251583488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48" type="#_x0000_t32" style="position:absolute;margin-left:-22.1pt;margin-top:19.85pt;width:71.25pt;height:.05pt;flip:x;z-index:25158041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49" type="#_x0000_t32" style="position:absolute;margin-left:-22.1pt;margin-top:10.85pt;width:12pt;height:0;flip:x;z-index:251581440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50" type="#_x0000_t9" style="position:absolute;margin-left:-4.85pt;margin-top:-18.45pt;width:22.5pt;height:18.75pt;z-index:251586560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51" type="#_x0000_t9" style="position:absolute;margin-left:-4.15pt;margin-top:-18.45pt;width:26.25pt;height:18.75pt;z-index:251587584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52" type="#_x0000_t32" style="position:absolute;margin-left:-22.1pt;margin-top:19.85pt;width:71.25pt;height:.05pt;flip:x;z-index:25158451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53" type="#_x0000_t32" style="position:absolute;margin-left:-22.1pt;margin-top:10.85pt;width:12pt;height:0;flip:x;z-index:251585536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54" type="#_x0000_t9" style="position:absolute;margin-left:-4.85pt;margin-top:-18.45pt;width:22.5pt;height:18.75pt;z-index:251590656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55" type="#_x0000_t9" style="position:absolute;margin-left:-4.15pt;margin-top:-18.45pt;width:26.25pt;height:18.75pt;z-index:251591680;mso-position-horizontal-relative:text;mso-position-vertical-relative:text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0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56" type="#_x0000_t32" style="position:absolute;margin-left:-22.1pt;margin-top:19.85pt;width:71.25pt;height:.05pt;flip:x;z-index:25158860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57" type="#_x0000_t32" style="position:absolute;margin-left:-22.1pt;margin-top:10.85pt;width:12pt;height:0;flip:x;z-index:251589632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58" type="#_x0000_t9" style="position:absolute;margin-left:-4.85pt;margin-top:-18.45pt;width:22.5pt;height:18.75pt;z-index:251594752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59" type="#_x0000_t9" style="position:absolute;margin-left:-4.15pt;margin-top:-18.45pt;width:26.25pt;height:18.75pt;z-index:251595776;mso-position-horizontal-relative:text;mso-position-vertical-relative:text" fillcolor="#cff">
                  <v:textbox style="mso-next-textbox:#_x0000_s1059"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0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60" type="#_x0000_t32" style="position:absolute;margin-left:-22.1pt;margin-top:19.85pt;width:71.25pt;height:.05pt;flip:x;z-index:25159270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61" type="#_x0000_t32" style="position:absolute;margin-left:-22.1pt;margin-top:10.85pt;width:12pt;height:0;flip:x;z-index:251593728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62" type="#_x0000_t9" style="position:absolute;margin-left:-4.85pt;margin-top:-18.45pt;width:22.5pt;height:18.75pt;z-index:251598848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63" type="#_x0000_t9" style="position:absolute;margin-left:-4.15pt;margin-top:-18.45pt;width:26.25pt;height:18.75pt;z-index:251599872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0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64" type="#_x0000_t32" style="position:absolute;margin-left:-22.1pt;margin-top:19.85pt;width:71.25pt;height:.05pt;flip:x;z-index:25159680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65" type="#_x0000_t32" style="position:absolute;margin-left:-22.1pt;margin-top:10.85pt;width:12pt;height:0;flip:x;z-index:251597824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66" type="#_x0000_t9" style="position:absolute;margin-left:-4.85pt;margin-top:-18.45pt;width:22.5pt;height:18.75pt;z-index:251602944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67" type="#_x0000_t9" style="position:absolute;margin-left:-4.15pt;margin-top:-18.45pt;width:26.25pt;height:18.75pt;z-index:251603968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68" type="#_x0000_t32" style="position:absolute;margin-left:-22.1pt;margin-top:19.85pt;width:71.25pt;height:.05pt;flip:x;z-index:25160089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69" type="#_x0000_t32" style="position:absolute;margin-left:-22.1pt;margin-top:10.85pt;width:12pt;height:0;flip:x;z-index:251601920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70" type="#_x0000_t9" style="position:absolute;margin-left:-4.85pt;margin-top:-18.45pt;width:22.5pt;height:18.75pt;z-index:251607040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71" type="#_x0000_t9" style="position:absolute;margin-left:-4.15pt;margin-top:-18.45pt;width:26.25pt;height:18.75pt;z-index:251608064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72" type="#_x0000_t32" style="position:absolute;margin-left:-22.1pt;margin-top:19.85pt;width:71.25pt;height:.05pt;flip:x;z-index:25160499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73" type="#_x0000_t32" style="position:absolute;margin-left:-22.1pt;margin-top:10.85pt;width:12pt;height:0;flip:x;z-index:251606016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74" type="#_x0000_t9" style="position:absolute;margin-left:-4.85pt;margin-top:-18.45pt;width:22.5pt;height:18.75pt;z-index:251611136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75" type="#_x0000_t9" style="position:absolute;margin-left:-4.15pt;margin-top:-18.45pt;width:26.25pt;height:18.75pt;z-index:251612160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76" type="#_x0000_t32" style="position:absolute;margin-left:-22.1pt;margin-top:19.85pt;width:71.25pt;height:.05pt;flip:x;z-index:25160908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77" type="#_x0000_t32" style="position:absolute;margin-left:-22.1pt;margin-top:10.85pt;width:12pt;height:0;flip:x;z-index:251610112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78" type="#_x0000_t9" style="position:absolute;margin-left:-4.85pt;margin-top:-18.45pt;width:22.5pt;height:18.75pt;z-index:251615232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79" type="#_x0000_t9" style="position:absolute;margin-left:-4.15pt;margin-top:-18.45pt;width:26.25pt;height:18.75pt;z-index:251616256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80" type="#_x0000_t32" style="position:absolute;margin-left:-22.1pt;margin-top:19.85pt;width:71.25pt;height:.05pt;flip:x;z-index:25161318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81" type="#_x0000_t32" style="position:absolute;margin-left:-22.1pt;margin-top:10.85pt;width:12pt;height:0;flip:x;z-index:251614208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82" type="#_x0000_t9" style="position:absolute;margin-left:-4.85pt;margin-top:-18.45pt;width:22.5pt;height:18.75pt;z-index:251619328" fillcolor="#ff9">
                  <v:textbox style="mso-next-textbox:#_x0000_s1082"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83" type="#_x0000_t9" style="position:absolute;margin-left:-4.15pt;margin-top:-18.45pt;width:26.25pt;height:18.75pt;z-index:251620352;mso-position-horizontal-relative:text;mso-position-vertical-relative:text" fillcolor="#cff">
                  <v:textbox style="mso-next-textbox:#_x0000_s1083"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84" type="#_x0000_t32" style="position:absolute;margin-left:-22.1pt;margin-top:19.85pt;width:71.25pt;height:.05pt;flip:x;z-index:25161728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85" type="#_x0000_t32" style="position:absolute;margin-left:-22.1pt;margin-top:10.85pt;width:12pt;height:0;flip:x;z-index:251618304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86" type="#_x0000_t9" style="position:absolute;margin-left:-4.85pt;margin-top:-18.45pt;width:22.5pt;height:18.75pt;z-index:251623424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87" type="#_x0000_t9" style="position:absolute;margin-left:-4.15pt;margin-top:-18.45pt;width:26.25pt;height:18.75pt;z-index:251624448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88" type="#_x0000_t32" style="position:absolute;margin-left:-22.1pt;margin-top:19.85pt;width:71.25pt;height:.05pt;flip:x;z-index:25162137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89" type="#_x0000_t32" style="position:absolute;margin-left:-22.1pt;margin-top:10.85pt;width:12pt;height:0;flip:x;z-index:251622400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90" type="#_x0000_t9" style="position:absolute;margin-left:-4.85pt;margin-top:-18.45pt;width:22.5pt;height:18.75pt;z-index:251627520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91" type="#_x0000_t9" style="position:absolute;margin-left:-4.15pt;margin-top:-18.45pt;width:26.25pt;height:18.75pt;z-index:251628544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0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92" type="#_x0000_t32" style="position:absolute;margin-left:-22.1pt;margin-top:19.85pt;width:71.25pt;height:.05pt;flip:x;z-index:25162547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93" type="#_x0000_t32" style="position:absolute;margin-left:-22.1pt;margin-top:10.85pt;width:12pt;height:0;flip:x;z-index:251626496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94" type="#_x0000_t9" style="position:absolute;margin-left:-4.85pt;margin-top:-18.45pt;width:22.5pt;height:18.75pt;z-index:251631616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95" type="#_x0000_t9" style="position:absolute;margin-left:-4.15pt;margin-top:-18.45pt;width:26.25pt;height:18.75pt;z-index:251632640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0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96" type="#_x0000_t32" style="position:absolute;margin-left:-22.1pt;margin-top:19.85pt;width:71.25pt;height:.05pt;flip:x;z-index:25162956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97" type="#_x0000_t32" style="position:absolute;margin-left:-22.1pt;margin-top:10.85pt;width:12pt;height:0;flip:x;z-index:251630592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098" type="#_x0000_t9" style="position:absolute;margin-left:-4.85pt;margin-top:-18.45pt;width:22.5pt;height:18.75pt;z-index:251635712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099" type="#_x0000_t9" style="position:absolute;margin-left:-4.15pt;margin-top:-18.45pt;width:26.25pt;height:18.75pt;z-index:251636736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00" type="#_x0000_t32" style="position:absolute;margin-left:-22.1pt;margin-top:19.85pt;width:71.25pt;height:.05pt;flip:x;z-index:25163366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01" type="#_x0000_t32" style="position:absolute;margin-left:-22.1pt;margin-top:10.85pt;width:12pt;height:0;flip:x;z-index:251634688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02" type="#_x0000_t9" style="position:absolute;margin-left:-4.85pt;margin-top:-18.45pt;width:22.5pt;height:18.75pt;z-index:251639808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03" type="#_x0000_t9" style="position:absolute;margin-left:-4.15pt;margin-top:-18.45pt;width:26.25pt;height:18.75pt;z-index:251640832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04" type="#_x0000_t32" style="position:absolute;margin-left:-22.1pt;margin-top:19.85pt;width:71.25pt;height:.05pt;flip:x;z-index:25163776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05" type="#_x0000_t32" style="position:absolute;margin-left:-22.1pt;margin-top:10.85pt;width:12pt;height:0;flip:x;z-index:251638784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06" type="#_x0000_t9" style="position:absolute;margin-left:-4.85pt;margin-top:-18.45pt;width:22.5pt;height:18.75pt;z-index:251643904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07" type="#_x0000_t9" style="position:absolute;margin-left:-4.15pt;margin-top:-18.45pt;width:26.25pt;height:18.75pt;z-index:251644928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08" type="#_x0000_t32" style="position:absolute;margin-left:-22.1pt;margin-top:19.85pt;width:71.25pt;height:.05pt;flip:x;z-index:25164185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09" type="#_x0000_t32" style="position:absolute;margin-left:-22.1pt;margin-top:10.85pt;width:12pt;height:0;flip:x;z-index:251642880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10" type="#_x0000_t9" style="position:absolute;margin-left:-4.85pt;margin-top:-18.45pt;width:22.5pt;height:18.75pt;z-index:251648000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11" type="#_x0000_t9" style="position:absolute;margin-left:-4.15pt;margin-top:-18.45pt;width:26.25pt;height:18.75pt;z-index:251649024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12" type="#_x0000_t32" style="position:absolute;margin-left:-22.1pt;margin-top:19.85pt;width:71.25pt;height:.05pt;flip:x;z-index:25164595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13" type="#_x0000_t32" style="position:absolute;margin-left:-22.1pt;margin-top:10.85pt;width:12pt;height:0;flip:x;z-index:251646976;mso-position-horizontal-relative:text;mso-position-vertical-relative:text" o:connectortype="straight" strokeweight="2pt"/>
              </w:pict>
            </w:r>
            <w:r w:rsidRPr="004B43DD"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14" type="#_x0000_t9" style="position:absolute;margin-left:-4.85pt;margin-top:-18.45pt;width:22.5pt;height:18.75pt;z-index:251652096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15" type="#_x0000_t9" style="position:absolute;margin-left:-4.15pt;margin-top:-18.45pt;width:26.25pt;height:18.75pt;z-index:251653120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16" type="#_x0000_t32" style="position:absolute;margin-left:-22.1pt;margin-top:19.85pt;width:71.25pt;height:.05pt;flip:x;z-index:25165004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17" type="#_x0000_t32" style="position:absolute;margin-left:-22.1pt;margin-top:10.85pt;width:12pt;height:0;flip:x;z-index:251651072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Default="00937A0C"/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18" type="#_x0000_t9" style="position:absolute;margin-left:-4.85pt;margin-top:-18.45pt;width:22.5pt;height:18.75pt;z-index:251656192" fillcolor="#ff9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19" type="#_x0000_t9" style="position:absolute;margin-left:-4.15pt;margin-top:-18.45pt;width:26.25pt;height:18.75pt;z-index:251657216;mso-position-horizontal-relative:text;mso-position-vertical-relative:text" fillcolor="#cff">
                  <v:textbox>
                    <w:txbxContent>
                      <w:p w:rsidR="00937A0C" w:rsidRPr="00715660" w:rsidRDefault="00937A0C" w:rsidP="00715660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4B43DD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20" type="#_x0000_t32" style="position:absolute;margin-left:-22.1pt;margin-top:19.85pt;width:71.25pt;height:.05pt;flip:x;z-index:25165414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21" type="#_x0000_t32" style="position:absolute;margin-left:-22.1pt;margin-top:10.85pt;width:12pt;height:0;flip:x;z-index:251655168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937A0C" w:rsidRPr="004B43DD" w:rsidRDefault="00937A0C" w:rsidP="00FA3B5B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4B43DD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FA3B5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/>
    <w:p w:rsidR="00937A0C" w:rsidRDefault="00937A0C"/>
    <w:p w:rsidR="00937A0C" w:rsidRPr="00711086" w:rsidRDefault="00937A0C">
      <w:pPr>
        <w:rPr>
          <w:rFonts w:ascii="Blackadder ITC" w:hAnsi="Blackadder ITC" w:cs="Blackadder ITC"/>
          <w:i/>
          <w:iCs/>
          <w:color w:val="FF0000"/>
          <w:u w:val="single"/>
        </w:rPr>
      </w:pPr>
      <w:r>
        <w:t xml:space="preserve">              </w:t>
      </w:r>
      <w:r w:rsidRPr="00711086">
        <w:rPr>
          <w:rFonts w:ascii="Blackadder ITC" w:hAnsi="Blackadder ITC" w:cs="Blackadder ITC"/>
          <w:i/>
          <w:iCs/>
          <w:color w:val="FF0000"/>
          <w:u w:val="single"/>
        </w:rPr>
        <w:t>Nurtan</w:t>
      </w:r>
    </w:p>
    <w:p w:rsidR="00937A0C" w:rsidRDefault="00937A0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22" type="#_x0000_t9" style="position:absolute;margin-left:-4.85pt;margin-top:-18.45pt;width:22.5pt;height:18.75pt;z-index:251660288" fillcolor="#ff9">
                  <v:textbox style="mso-next-textbox:#_x0000_s1122">
                    <w:txbxContent>
                      <w:p w:rsidR="00937A0C" w:rsidRPr="00BB3247" w:rsidRDefault="00937A0C" w:rsidP="00BB3247"/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23" type="#_x0000_t9" style="position:absolute;margin-left:-4.15pt;margin-top:-18.45pt;width:26.25pt;height:18.75pt;z-index:251661312;mso-position-horizontal-relative:text;mso-position-vertical-relative:text" fillcolor="#cff">
                  <v:textbox style="mso-next-textbox:#_x0000_s1123">
                    <w:txbxContent>
                      <w:p w:rsidR="00937A0C" w:rsidRPr="00BB3247" w:rsidRDefault="00937A0C" w:rsidP="00BB3247"/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24" type="#_x0000_t32" style="position:absolute;margin-left:-22.1pt;margin-top:19.85pt;width:71.25pt;height:.05pt;flip:x;z-index:25165824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25" type="#_x0000_t32" style="position:absolute;margin-left:-22.1pt;margin-top:10.85pt;width:12pt;height:0;flip:x;z-index:251659264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26" type="#_x0000_t9" style="position:absolute;margin-left:-4.85pt;margin-top:-18.45pt;width:22.5pt;height:18.75pt;z-index:251664384" fillcolor="#ff9">
                  <v:textbox style="mso-next-textbox:#_x0000_s1126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27" type="#_x0000_t9" style="position:absolute;margin-left:-4.15pt;margin-top:-18.45pt;width:26.25pt;height:18.75pt;z-index:251665408;mso-position-horizontal-relative:text;mso-position-vertical-relative:text" fillcolor="#cff">
                  <v:textbox style="mso-next-textbox:#_x0000_s1127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28" type="#_x0000_t32" style="position:absolute;margin-left:-22.1pt;margin-top:19.85pt;width:71.25pt;height:.05pt;flip:x;z-index:25166233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29" type="#_x0000_t32" style="position:absolute;margin-left:-22.1pt;margin-top:10.85pt;width:12pt;height:0;flip:x;z-index:251663360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30" type="#_x0000_t9" style="position:absolute;margin-left:-4.85pt;margin-top:-18.45pt;width:22.5pt;height:18.75pt;z-index:251668480" fillcolor="#ff9">
                  <v:textbox style="mso-next-textbox:#_x0000_s1130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31" type="#_x0000_t9" style="position:absolute;margin-left:-4.15pt;margin-top:-18.45pt;width:26.25pt;height:18.75pt;z-index:251669504;mso-position-horizontal-relative:text;mso-position-vertical-relative:text" fillcolor="#cff">
                  <v:textbox style="mso-next-textbox:#_x0000_s1131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32" type="#_x0000_t32" style="position:absolute;margin-left:-22.1pt;margin-top:19.85pt;width:71.25pt;height:.05pt;flip:x;z-index:25166643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33" type="#_x0000_t32" style="position:absolute;margin-left:-22.1pt;margin-top:10.85pt;width:12pt;height:0;flip:x;z-index:251667456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34" type="#_x0000_t9" style="position:absolute;margin-left:-4.85pt;margin-top:-18.45pt;width:22.5pt;height:18.75pt;z-index:251672576" fillcolor="#ff9">
                  <v:textbox style="mso-next-textbox:#_x0000_s1134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35" type="#_x0000_t9" style="position:absolute;margin-left:-4.15pt;margin-top:-18.45pt;width:26.25pt;height:18.75pt;z-index:251673600;mso-position-horizontal-relative:text;mso-position-vertical-relative:text" fillcolor="#cff">
                  <v:textbox style="mso-next-textbox:#_x0000_s1135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36" type="#_x0000_t32" style="position:absolute;margin-left:-22.1pt;margin-top:19.85pt;width:71.25pt;height:.05pt;flip:x;z-index:25167052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37" type="#_x0000_t32" style="position:absolute;margin-left:-22.1pt;margin-top:10.85pt;width:12pt;height:0;flip:x;z-index:251671552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38" type="#_x0000_t9" style="position:absolute;margin-left:-4.85pt;margin-top:-18.45pt;width:22.5pt;height:18.75pt;z-index:251676672" fillcolor="#ff9">
                  <v:textbox style="mso-next-textbox:#_x0000_s1138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39" type="#_x0000_t9" style="position:absolute;margin-left:-4.15pt;margin-top:-18.45pt;width:26.25pt;height:18.75pt;z-index:251677696;mso-position-horizontal-relative:text;mso-position-vertical-relative:text" fillcolor="#cff">
                  <v:textbox style="mso-next-textbox:#_x0000_s1139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40" type="#_x0000_t32" style="position:absolute;margin-left:-22.1pt;margin-top:19.85pt;width:71.25pt;height:.05pt;flip:x;z-index:25167462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41" type="#_x0000_t32" style="position:absolute;margin-left:-22.1pt;margin-top:10.85pt;width:12pt;height:0;flip:x;z-index:251675648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42" type="#_x0000_t9" style="position:absolute;margin-left:-4.85pt;margin-top:-18.45pt;width:22.5pt;height:18.75pt;z-index:251680768" fillcolor="#ff9">
                  <v:textbox style="mso-next-textbox:#_x0000_s1142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43" type="#_x0000_t9" style="position:absolute;margin-left:-4.15pt;margin-top:-18.45pt;width:26.25pt;height:18.75pt;z-index:251681792;mso-position-horizontal-relative:text;mso-position-vertical-relative:text" fillcolor="#cff">
                  <v:textbox style="mso-next-textbox:#_x0000_s1143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44" type="#_x0000_t32" style="position:absolute;margin-left:-22.1pt;margin-top:19.85pt;width:71.25pt;height:.05pt;flip:x;z-index:25167872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45" type="#_x0000_t32" style="position:absolute;margin-left:-22.1pt;margin-top:10.85pt;width:12pt;height:0;flip:x;z-index:251679744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46" type="#_x0000_t9" style="position:absolute;margin-left:-4.85pt;margin-top:-18.45pt;width:22.5pt;height:18.75pt;z-index:251684864" fillcolor="#ff9">
                  <v:textbox style="mso-next-textbox:#_x0000_s1146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47" type="#_x0000_t9" style="position:absolute;margin-left:-4.15pt;margin-top:-18.45pt;width:26.25pt;height:18.75pt;z-index:251685888;mso-position-horizontal-relative:text;mso-position-vertical-relative:text" fillcolor="#cff">
                  <v:textbox style="mso-next-textbox:#_x0000_s1147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48" type="#_x0000_t32" style="position:absolute;margin-left:-22.1pt;margin-top:19.85pt;width:71.25pt;height:.05pt;flip:x;z-index:25168281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49" type="#_x0000_t32" style="position:absolute;margin-left:-22.1pt;margin-top:10.85pt;width:12pt;height:0;flip:x;z-index:251683840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50" type="#_x0000_t9" style="position:absolute;margin-left:-4.85pt;margin-top:-18.45pt;width:22.5pt;height:18.75pt;z-index:251688960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51" type="#_x0000_t9" style="position:absolute;margin-left:-4.15pt;margin-top:-18.45pt;width:26.25pt;height:18.75pt;z-index:251689984;mso-position-horizontal-relative:text;mso-position-vertical-relative:text" fillcolor="#cff">
                  <v:textbox style="mso-next-textbox:#_x0000_s1151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52" type="#_x0000_t32" style="position:absolute;margin-left:-22.1pt;margin-top:19.85pt;width:71.25pt;height:.05pt;flip:x;z-index:25168691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53" type="#_x0000_t32" style="position:absolute;margin-left:-22.1pt;margin-top:10.85pt;width:12pt;height:0;flip:x;z-index:251687936;mso-position-horizontal-relative:text;mso-position-vertical-relative:text" o:connectortype="straight" strokeweight="2pt"/>
              </w:pic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54" type="#_x0000_t9" style="position:absolute;margin-left:-4.85pt;margin-top:-18.45pt;width:22.5pt;height:18.75pt;z-index:251693056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55" type="#_x0000_t9" style="position:absolute;margin-left:-4.15pt;margin-top:-18.45pt;width:26.25pt;height:18.75pt;z-index:251694080;mso-position-horizontal-relative:text;mso-position-vertical-relative:text" fillcolor="#cff">
                  <v:textbox style="mso-next-textbox:#_x0000_s1155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56" type="#_x0000_t32" style="position:absolute;margin-left:-22.1pt;margin-top:19.85pt;width:71.25pt;height:.05pt;flip:x;z-index:25169100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57" type="#_x0000_t32" style="position:absolute;margin-left:-22.1pt;margin-top:10.85pt;width:12pt;height:0;flip:x;z-index:251692032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58" type="#_x0000_t9" style="position:absolute;margin-left:-4.85pt;margin-top:-18.45pt;width:22.5pt;height:18.75pt;z-index:251697152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59" type="#_x0000_t9" style="position:absolute;margin-left:-4.15pt;margin-top:-18.45pt;width:26.25pt;height:18.75pt;z-index:251698176;mso-position-horizontal-relative:text;mso-position-vertical-relative:text" fillcolor="#cff">
                  <v:textbox style="mso-next-textbox:#_x0000_s1159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60" type="#_x0000_t32" style="position:absolute;margin-left:-22.1pt;margin-top:19.85pt;width:71.25pt;height:.05pt;flip:x;z-index:25169510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61" type="#_x0000_t32" style="position:absolute;margin-left:-22.1pt;margin-top:10.85pt;width:12pt;height:0;flip:x;z-index:251696128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62" type="#_x0000_t9" style="position:absolute;margin-left:-4.85pt;margin-top:-18.45pt;width:22.5pt;height:18.75pt;z-index:251701248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63" type="#_x0000_t9" style="position:absolute;margin-left:-4.15pt;margin-top:-18.45pt;width:26.25pt;height:18.75pt;z-index:251702272;mso-position-horizontal-relative:text;mso-position-vertical-relative:text" fillcolor="#cff">
                  <v:textbox style="mso-next-textbox:#_x0000_s1163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1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64" type="#_x0000_t32" style="position:absolute;margin-left:-22.1pt;margin-top:19.85pt;width:71.25pt;height:.05pt;flip:x;z-index:25169920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65" type="#_x0000_t32" style="position:absolute;margin-left:-22.1pt;margin-top:10.85pt;width:12pt;height:0;flip:x;z-index:251700224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66" type="#_x0000_t9" style="position:absolute;margin-left:-4.85pt;margin-top:-18.45pt;width:22.5pt;height:18.75pt;z-index:251705344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67" type="#_x0000_t9" style="position:absolute;margin-left:-4.15pt;margin-top:-18.45pt;width:26.25pt;height:18.75pt;z-index:251706368;mso-position-horizontal-relative:text;mso-position-vertical-relative:text" fillcolor="#cff">
                  <v:textbox style="mso-next-textbox:#_x0000_s1167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68" type="#_x0000_t32" style="position:absolute;margin-left:-22.1pt;margin-top:19.85pt;width:71.25pt;height:.05pt;flip:x;z-index:25170329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69" type="#_x0000_t32" style="position:absolute;margin-left:-22.1pt;margin-top:10.85pt;width:12pt;height:0;flip:x;z-index:251704320;mso-position-horizontal-relative:text;mso-position-vertical-relative:text" o:connectortype="straight" strokeweight="2pt"/>
              </w:pic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70" type="#_x0000_t9" style="position:absolute;margin-left:-4.85pt;margin-top:-18.45pt;width:22.5pt;height:18.75pt;z-index:251709440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71" type="#_x0000_t9" style="position:absolute;margin-left:-4.15pt;margin-top:-18.45pt;width:26.25pt;height:18.75pt;z-index:251710464;mso-position-horizontal-relative:text;mso-position-vertical-relative:text" fillcolor="#cff">
                  <v:textbox style="mso-next-textbox:#_x0000_s1171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72" type="#_x0000_t32" style="position:absolute;margin-left:-22.1pt;margin-top:19.85pt;width:71.25pt;height:.05pt;flip:x;z-index:25170739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73" type="#_x0000_t32" style="position:absolute;margin-left:-22.1pt;margin-top:10.85pt;width:12pt;height:0;flip:x;z-index:251708416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74" type="#_x0000_t9" style="position:absolute;margin-left:-4.85pt;margin-top:-18.45pt;width:22.5pt;height:18.75pt;z-index:251713536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75" type="#_x0000_t9" style="position:absolute;margin-left:-4.15pt;margin-top:-18.45pt;width:26.25pt;height:18.75pt;z-index:251714560;mso-position-horizontal-relative:text;mso-position-vertical-relative:text" fillcolor="#cff">
                  <v:textbox style="mso-next-textbox:#_x0000_s1175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76" type="#_x0000_t32" style="position:absolute;margin-left:-22.1pt;margin-top:19.85pt;width:71.25pt;height:.05pt;flip:x;z-index:25171148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77" type="#_x0000_t32" style="position:absolute;margin-left:-22.1pt;margin-top:10.85pt;width:12pt;height:0;flip:x;z-index:251712512;mso-position-horizontal-relative:text;mso-position-vertical-relative:text" o:connectortype="straight" strokeweight="2pt"/>
              </w:pic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78" type="#_x0000_t9" style="position:absolute;margin-left:-4.85pt;margin-top:-18.45pt;width:22.5pt;height:18.75pt;z-index:251717632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79" type="#_x0000_t9" style="position:absolute;margin-left:-4.15pt;margin-top:-18.45pt;width:26.25pt;height:18.75pt;z-index:251718656;mso-position-horizontal-relative:text;mso-position-vertical-relative:text" fillcolor="#cff">
                  <v:textbox style="mso-next-textbox:#_x0000_s1179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80" type="#_x0000_t32" style="position:absolute;margin-left:-22.1pt;margin-top:19.85pt;width:71.25pt;height:.05pt;flip:x;z-index:25171558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81" type="#_x0000_t32" style="position:absolute;margin-left:-22.1pt;margin-top:10.85pt;width:12pt;height:0;flip:x;z-index:251716608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82" type="#_x0000_t9" style="position:absolute;margin-left:-4.85pt;margin-top:-18.45pt;width:22.5pt;height:18.75pt;z-index:251721728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83" type="#_x0000_t9" style="position:absolute;margin-left:-4.15pt;margin-top:-18.45pt;width:26.25pt;height:18.75pt;z-index:251722752;mso-position-horizontal-relative:text;mso-position-vertical-relative:text" fillcolor="#cff">
                  <v:textbox style="mso-next-textbox:#_x0000_s1183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84" type="#_x0000_t32" style="position:absolute;margin-left:-22.1pt;margin-top:19.85pt;width:71.25pt;height:.05pt;flip:x;z-index:25171968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85" type="#_x0000_t32" style="position:absolute;margin-left:-22.1pt;margin-top:10.85pt;width:12pt;height:0;flip:x;z-index:251720704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86" type="#_x0000_t9" style="position:absolute;margin-left:-4.85pt;margin-top:-18.45pt;width:22.5pt;height:18.75pt;z-index:251725824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87" type="#_x0000_t9" style="position:absolute;margin-left:-4.15pt;margin-top:-18.45pt;width:26.25pt;height:18.75pt;z-index:251726848;mso-position-horizontal-relative:text;mso-position-vertical-relative:text" fillcolor="#cff">
                  <v:textbox style="mso-next-textbox:#_x0000_s1187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5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88" type="#_x0000_t32" style="position:absolute;margin-left:-22.1pt;margin-top:19.85pt;width:71.25pt;height:.05pt;flip:x;z-index:25172377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89" type="#_x0000_t32" style="position:absolute;margin-left:-22.1pt;margin-top:10.85pt;width:12pt;height:0;flip:x;z-index:251724800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7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90" type="#_x0000_t9" style="position:absolute;margin-left:-4.85pt;margin-top:-18.45pt;width:22.5pt;height:18.75pt;z-index:251729920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91" type="#_x0000_t9" style="position:absolute;margin-left:-4.15pt;margin-top:-18.45pt;width:26.25pt;height:18.75pt;z-index:251730944;mso-position-horizontal-relative:text;mso-position-vertical-relative:text" fillcolor="#cff">
                  <v:textbox style="mso-next-textbox:#_x0000_s1191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3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92" type="#_x0000_t32" style="position:absolute;margin-left:-22.1pt;margin-top:19.85pt;width:71.25pt;height:.05pt;flip:x;z-index:25172787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93" type="#_x0000_t32" style="position:absolute;margin-left:-22.1pt;margin-top:10.85pt;width:12pt;height:0;flip:x;z-index:251728896;mso-position-horizontal-relative:text;mso-position-vertical-relative:text" o:connectortype="straight" strokeweight="2pt"/>
              </w:pic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94" type="#_x0000_t9" style="position:absolute;margin-left:-4.85pt;margin-top:-18.45pt;width:22.5pt;height:18.75pt;z-index:251734016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95" type="#_x0000_t9" style="position:absolute;margin-left:-4.15pt;margin-top:-18.45pt;width:26.25pt;height:18.75pt;z-index:251735040;mso-position-horizontal-relative:text;mso-position-vertical-relative:text" fillcolor="#cff">
                  <v:textbox style="mso-next-textbox:#_x0000_s1195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96" type="#_x0000_t32" style="position:absolute;margin-left:-22.1pt;margin-top:19.85pt;width:71.25pt;height:.05pt;flip:x;z-index:25173196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97" type="#_x0000_t32" style="position:absolute;margin-left:-22.1pt;margin-top:10.85pt;width:12pt;height:0;flip:x;z-index:251732992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198" type="#_x0000_t9" style="position:absolute;margin-left:-4.85pt;margin-top:-18.45pt;width:22.5pt;height:18.75pt;z-index:251738112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199" type="#_x0000_t9" style="position:absolute;margin-left:-4.15pt;margin-top:-18.45pt;width:26.25pt;height:18.75pt;z-index:251739136;mso-position-horizontal-relative:text;mso-position-vertical-relative:text" fillcolor="#cff">
                  <v:textbox style="mso-next-textbox:#_x0000_s1199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0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00" type="#_x0000_t32" style="position:absolute;margin-left:-22.1pt;margin-top:19.85pt;width:71.25pt;height:.05pt;flip:x;z-index:25173606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01" type="#_x0000_t32" style="position:absolute;margin-left:-22.1pt;margin-top:10.85pt;width:12pt;height:0;flip:x;z-index:251737088;mso-position-horizontal-relative:text;mso-position-vertical-relative:text" o:connectortype="straight" strokeweight="2pt"/>
              </w:pic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02" type="#_x0000_t9" style="position:absolute;margin-left:-4.85pt;margin-top:-18.45pt;width:22.5pt;height:18.75pt;z-index:251742208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203" type="#_x0000_t9" style="position:absolute;margin-left:-4.15pt;margin-top:-18.45pt;width:26.25pt;height:18.75pt;z-index:251743232;mso-position-horizontal-relative:text;mso-position-vertical-relative:text" fillcolor="#cff">
                  <v:textbox style="mso-next-textbox:#_x0000_s1203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04" type="#_x0000_t32" style="position:absolute;margin-left:-22.1pt;margin-top:19.85pt;width:71.25pt;height:.05pt;flip:x;z-index:25174016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05" type="#_x0000_t32" style="position:absolute;margin-left:-22.1pt;margin-top:10.85pt;width:12pt;height:0;flip:x;z-index:251741184;mso-position-horizontal-relative:text;mso-position-vertical-relative:text" o:connectortype="straight" strokeweight="2pt"/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06" type="#_x0000_t9" style="position:absolute;margin-left:-4.85pt;margin-top:-18.45pt;width:22.5pt;height:18.75pt;z-index:251746304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207" type="#_x0000_t9" style="position:absolute;margin-left:-4.15pt;margin-top:-18.45pt;width:26.25pt;height:18.75pt;z-index:251747328;mso-position-horizontal-relative:text;mso-position-vertical-relative:text" fillcolor="#cff">
                  <v:textbox style="mso-next-textbox:#_x0000_s1207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FF"/>
                <w:sz w:val="28"/>
                <w:szCs w:val="28"/>
              </w:rPr>
              <w:t>8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08" type="#_x0000_t32" style="position:absolute;margin-left:-22.1pt;margin-top:19.85pt;width:71.25pt;height:.05pt;flip:x;z-index:25174425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09" type="#_x0000_t32" style="position:absolute;margin-left:-22.1pt;margin-top:10.85pt;width:12pt;height:0;flip:x;z-index:251745280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9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10" type="#_x0000_t9" style="position:absolute;margin-left:-4.85pt;margin-top:-18.45pt;width:22.5pt;height:18.75pt;z-index:251750400" fillcolor="#ff9">
                  <v:textbox style="mso-next-textbox:#_x0000_s1210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211" type="#_x0000_t9" style="position:absolute;margin-left:-4.15pt;margin-top:-18.45pt;width:26.25pt;height:18.75pt;z-index:251751424;mso-position-horizontal-relative:text;mso-position-vertical-relative:text" fillcolor="#cff">
                  <v:textbox style="mso-next-textbox:#_x0000_s1211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FF"/>
                <w:sz w:val="28"/>
                <w:szCs w:val="28"/>
              </w:rPr>
              <w:t>2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12" type="#_x0000_t32" style="position:absolute;margin-left:-22.1pt;margin-top:19.85pt;width:71.25pt;height:.05pt;flip:x;z-index:25174835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13" type="#_x0000_t32" style="position:absolute;margin-left:-22.1pt;margin-top:10.85pt;width:12pt;height:0;flip:x;z-index:251749376;mso-position-horizontal-relative:text;mso-position-vertical-relative:text" o:connectortype="straight" strokeweight="2pt"/>
              </w:pict>
            </w:r>
            <w:r w:rsidRPr="00E024BE">
              <w:rPr>
                <w:b/>
                <w:bCs/>
                <w:color w:val="800000"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 w:rsidP="00C87A69"/>
    <w:p w:rsidR="00937A0C" w:rsidRDefault="00937A0C" w:rsidP="00C87A69"/>
    <w:p w:rsidR="00937A0C" w:rsidRDefault="00937A0C" w:rsidP="00C87A69"/>
    <w:p w:rsidR="00937A0C" w:rsidRDefault="00937A0C" w:rsidP="00C87A6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41"/>
      </w:tblGrid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14" type="#_x0000_t9" style="position:absolute;margin-left:-4.85pt;margin-top:-18.45pt;width:22.5pt;height:18.75pt;z-index:251754496" fillcolor="#ff9">
                  <v:textbox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800000"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noProof/>
              </w:rPr>
              <w:pict>
                <v:shape id="_x0000_s1215" type="#_x0000_t9" style="position:absolute;margin-left:-4.15pt;margin-top:-18.45pt;width:26.25pt;height:18.75pt;z-index:251755520;mso-position-horizontal-relative:text;mso-position-vertical-relative:text" fillcolor="#cff">
                  <v:textbox style="mso-next-textbox:#_x0000_s1215">
                    <w:txbxContent>
                      <w:p w:rsidR="00937A0C" w:rsidRPr="00715660" w:rsidRDefault="00937A0C" w:rsidP="00C87A69">
                        <w:pPr>
                          <w:rPr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E024BE">
              <w:rPr>
                <w:b/>
                <w:bCs/>
                <w:color w:val="0000FF"/>
                <w:sz w:val="28"/>
                <w:szCs w:val="28"/>
              </w:rPr>
              <w:t>4</w:t>
            </w:r>
          </w:p>
        </w:tc>
      </w:tr>
      <w:tr w:rsidR="00937A0C">
        <w:trPr>
          <w:trHeight w:val="409"/>
        </w:trPr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800000"/>
                <w:sz w:val="28"/>
                <w:szCs w:val="28"/>
              </w:rPr>
            </w:pPr>
            <w:r>
              <w:rPr>
                <w:noProof/>
              </w:rPr>
              <w:pict>
                <v:shape id="_x0000_s1216" type="#_x0000_t32" style="position:absolute;margin-left:-22.1pt;margin-top:19.85pt;width:71.25pt;height:.05pt;flip:x;z-index:25175244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17" type="#_x0000_t32" style="position:absolute;margin-left:-22.1pt;margin-top:10.85pt;width:12pt;height:0;flip:x;z-index:251753472;mso-position-horizontal-relative:text;mso-position-vertical-relative:text" o:connectortype="straight" strokeweight="2pt"/>
              </w:pict>
            </w:r>
          </w:p>
        </w:tc>
        <w:tc>
          <w:tcPr>
            <w:tcW w:w="541" w:type="dxa"/>
          </w:tcPr>
          <w:p w:rsidR="00937A0C" w:rsidRPr="00E024BE" w:rsidRDefault="00937A0C" w:rsidP="0053623A">
            <w:pPr>
              <w:rPr>
                <w:b/>
                <w:bCs/>
                <w:color w:val="0000FF"/>
                <w:sz w:val="28"/>
                <w:szCs w:val="28"/>
              </w:rPr>
            </w:pPr>
            <w:r w:rsidRPr="00E024BE">
              <w:rPr>
                <w:b/>
                <w:bCs/>
                <w:color w:val="0000FF"/>
                <w:sz w:val="28"/>
                <w:szCs w:val="28"/>
              </w:rPr>
              <w:t>6</w:t>
            </w:r>
          </w:p>
        </w:tc>
      </w:tr>
      <w:tr w:rsidR="00937A0C">
        <w:trPr>
          <w:trHeight w:val="432"/>
        </w:trPr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dxa"/>
          </w:tcPr>
          <w:p w:rsidR="00937A0C" w:rsidRPr="007C046E" w:rsidRDefault="00937A0C" w:rsidP="005362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7A0C" w:rsidRDefault="00937A0C">
      <w:pPr>
        <w:rPr>
          <w:rFonts w:ascii="Blackadder ITC" w:hAnsi="Blackadder ITC" w:cs="Blackadder ITC"/>
          <w:i/>
          <w:iCs/>
          <w:color w:val="FF0000"/>
          <w:u w:val="single"/>
        </w:rPr>
      </w:pPr>
    </w:p>
    <w:p w:rsidR="00937A0C" w:rsidRDefault="00937A0C">
      <w:pPr>
        <w:rPr>
          <w:rFonts w:ascii="Blackadder ITC" w:hAnsi="Blackadder ITC" w:cs="Blackadder ITC"/>
          <w:i/>
          <w:iCs/>
          <w:color w:val="FF0000"/>
          <w:u w:val="single"/>
        </w:rPr>
      </w:pPr>
    </w:p>
    <w:p w:rsidR="00937A0C" w:rsidRDefault="00937A0C">
      <w:r>
        <w:rPr>
          <w:rFonts w:ascii="Blackadder ITC" w:hAnsi="Blackadder ITC" w:cs="Blackadder ITC"/>
          <w:i/>
          <w:iCs/>
          <w:color w:val="FF0000"/>
          <w:u w:val="single"/>
        </w:rPr>
        <w:t xml:space="preserve">                            </w:t>
      </w:r>
      <w:r w:rsidRPr="00711086">
        <w:rPr>
          <w:rFonts w:ascii="Blackadder ITC" w:hAnsi="Blackadder ITC" w:cs="Blackadder ITC"/>
          <w:i/>
          <w:iCs/>
          <w:color w:val="FF0000"/>
          <w:u w:val="single"/>
        </w:rPr>
        <w:t>Nurtan</w:t>
      </w:r>
    </w:p>
    <w:sectPr w:rsidR="00937A0C" w:rsidSect="00711086">
      <w:headerReference w:type="default" r:id="rId6"/>
      <w:pgSz w:w="11906" w:h="16838"/>
      <w:pgMar w:top="1521" w:right="1417" w:bottom="1079" w:left="1417" w:header="709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A0C" w:rsidRDefault="00937A0C" w:rsidP="005747D1">
      <w:r>
        <w:separator/>
      </w:r>
    </w:p>
  </w:endnote>
  <w:endnote w:type="continuationSeparator" w:id="0">
    <w:p w:rsidR="00937A0C" w:rsidRDefault="00937A0C" w:rsidP="00574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lfabelen1 Norma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A0C" w:rsidRDefault="00937A0C" w:rsidP="005747D1">
      <w:r>
        <w:separator/>
      </w:r>
    </w:p>
  </w:footnote>
  <w:footnote w:type="continuationSeparator" w:id="0">
    <w:p w:rsidR="00937A0C" w:rsidRDefault="00937A0C" w:rsidP="005747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A0C" w:rsidRPr="00BB3247" w:rsidRDefault="00937A0C" w:rsidP="006A3FA2">
    <w:pPr>
      <w:pStyle w:val="Header"/>
      <w:jc w:val="center"/>
      <w:rPr>
        <w:rFonts w:ascii="Alfabelen1 Normal" w:hAnsi="Alfabelen1 Normal" w:cs="Alfabelen1 Normal"/>
        <w:b/>
        <w:bCs/>
        <w:color w:val="FF0000"/>
      </w:rPr>
    </w:pPr>
    <w:r w:rsidRPr="00BB3247">
      <w:rPr>
        <w:rFonts w:ascii="Alfabelen1 Normal" w:hAnsi="Alfabelen1 Normal" w:cs="Alfabelen1 Normal"/>
        <w:b/>
        <w:bCs/>
        <w:color w:val="FF0000"/>
      </w:rPr>
      <w:t>1/İ SINIFI ONLUK BOZARAK ÇIKARMA İŞLEMİ</w:t>
    </w:r>
    <w:r>
      <w:rPr>
        <w:rFonts w:ascii="Alfabelen1 Normal" w:hAnsi="Alfabelen1 Normal" w:cs="Alfabelen1 Normal"/>
        <w:b/>
        <w:bCs/>
        <w:color w:val="FF0000"/>
      </w:rPr>
      <w:t xml:space="preserve">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5660"/>
    <w:rsid w:val="000300C7"/>
    <w:rsid w:val="00043D84"/>
    <w:rsid w:val="00111DF4"/>
    <w:rsid w:val="001C1C84"/>
    <w:rsid w:val="003D2083"/>
    <w:rsid w:val="004B43DD"/>
    <w:rsid w:val="004D79D1"/>
    <w:rsid w:val="0053623A"/>
    <w:rsid w:val="005747D1"/>
    <w:rsid w:val="005F62E5"/>
    <w:rsid w:val="006A3FA2"/>
    <w:rsid w:val="006B21EC"/>
    <w:rsid w:val="00711086"/>
    <w:rsid w:val="00715660"/>
    <w:rsid w:val="00716E60"/>
    <w:rsid w:val="007800C5"/>
    <w:rsid w:val="007C046E"/>
    <w:rsid w:val="00845CAE"/>
    <w:rsid w:val="008601ED"/>
    <w:rsid w:val="008C2E21"/>
    <w:rsid w:val="008F0679"/>
    <w:rsid w:val="009058E1"/>
    <w:rsid w:val="00937A0C"/>
    <w:rsid w:val="009765E8"/>
    <w:rsid w:val="009B6E29"/>
    <w:rsid w:val="00A50313"/>
    <w:rsid w:val="00AB400F"/>
    <w:rsid w:val="00B25668"/>
    <w:rsid w:val="00B45D73"/>
    <w:rsid w:val="00BB3247"/>
    <w:rsid w:val="00C3490A"/>
    <w:rsid w:val="00C87A69"/>
    <w:rsid w:val="00CE0F5A"/>
    <w:rsid w:val="00D16855"/>
    <w:rsid w:val="00DF710C"/>
    <w:rsid w:val="00E024BE"/>
    <w:rsid w:val="00EA2B14"/>
    <w:rsid w:val="00F659C1"/>
    <w:rsid w:val="00F93097"/>
    <w:rsid w:val="00FA3B5B"/>
    <w:rsid w:val="00FF4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62E5"/>
    <w:pPr>
      <w:keepNext/>
      <w:outlineLvl w:val="0"/>
    </w:pPr>
    <w:rPr>
      <w:rFonts w:ascii="Arial Black" w:hAnsi="Arial Black" w:cs="Arial Black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62E5"/>
    <w:rPr>
      <w:rFonts w:ascii="Arial Black" w:hAnsi="Arial Black" w:cs="Arial Black"/>
      <w:sz w:val="24"/>
      <w:szCs w:val="24"/>
    </w:rPr>
  </w:style>
  <w:style w:type="table" w:styleId="TableGrid">
    <w:name w:val="Table Grid"/>
    <w:basedOn w:val="TableNormal"/>
    <w:uiPriority w:val="99"/>
    <w:rsid w:val="0071566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5747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47D1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5747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47D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2</Pages>
  <Words>155</Words>
  <Characters>888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2019-06-11T18:58:00Z</cp:lastPrinted>
  <dcterms:created xsi:type="dcterms:W3CDTF">2018-11-23T17:34:00Z</dcterms:created>
  <dcterms:modified xsi:type="dcterms:W3CDTF">2019-06-11T19:15:00Z</dcterms:modified>
</cp:coreProperties>
</file>